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4060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KYRK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4CE77A3E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7496E6B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DED2B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204C7C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Thomas, weaver of motley(q.v.).</w:t>
      </w:r>
    </w:p>
    <w:p w14:paraId="4C22FDEC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https://waalt.uh.edu/index.php/CP40/605:_K-Z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5742E82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292106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496F5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Kyllynghall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Beverley(q.v.) brought a plaint of debt against them,</w:t>
      </w:r>
    </w:p>
    <w:p w14:paraId="7D7FFC2F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Crees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Benedict </w:t>
      </w:r>
      <w:proofErr w:type="spellStart"/>
      <w:r>
        <w:rPr>
          <w:rFonts w:ascii="Times New Roman" w:hAnsi="Times New Roman" w:cs="Times New Roman"/>
          <w:sz w:val="24"/>
          <w:szCs w:val="24"/>
        </w:rPr>
        <w:t>Arnald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York(q.v.).</w:t>
      </w:r>
    </w:p>
    <w:p w14:paraId="31FA8658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7300ADC4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72333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AE440E" w14:textId="77777777" w:rsidR="00DF043F" w:rsidRDefault="00DF043F" w:rsidP="00DF04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2022</w:t>
      </w:r>
    </w:p>
    <w:p w14:paraId="6AEE6F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BB0C" w14:textId="77777777" w:rsidR="00DF043F" w:rsidRDefault="00DF043F" w:rsidP="009139A6">
      <w:r>
        <w:separator/>
      </w:r>
    </w:p>
  </w:endnote>
  <w:endnote w:type="continuationSeparator" w:id="0">
    <w:p w14:paraId="455568A4" w14:textId="77777777" w:rsidR="00DF043F" w:rsidRDefault="00DF04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53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801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AC2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5EDF5" w14:textId="77777777" w:rsidR="00DF043F" w:rsidRDefault="00DF043F" w:rsidP="009139A6">
      <w:r>
        <w:separator/>
      </w:r>
    </w:p>
  </w:footnote>
  <w:footnote w:type="continuationSeparator" w:id="0">
    <w:p w14:paraId="3F6DF7A8" w14:textId="77777777" w:rsidR="00DF043F" w:rsidRDefault="00DF04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C6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9F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56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43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043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B53A2"/>
  <w15:chartTrackingRefBased/>
  <w15:docId w15:val="{31BACF89-7D7E-40B0-9FC2-080089AE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F04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2022-06-21T08:08:00Z</dcterms:created>
  <dcterms:modified xsi:type="dcterms:W3CDTF">2022-06-21T08:09:00Z</dcterms:modified>
</cp:coreProperties>
</file>